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F44D8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F44D8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F44D8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F44D8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61B0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44D86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44D86" w:rsidRPr="00F44D86">
          <w:rPr>
            <w:bCs/>
          </w:rPr>
          <w:t>17</w:t>
        </w:r>
        <w:r w:rsidR="00F44D86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61B06" w:rsidRPr="00661B0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61B06" w:rsidRPr="00661B06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61B06" w:rsidRPr="00661B06">
          <w:rPr>
            <w:rStyle w:val="aa"/>
          </w:rPr>
          <w:t xml:space="preserve"> Кабинет по лечебной физкультуре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61B06" w:rsidRPr="00661B06">
          <w:rPr>
            <w:u w:val="single"/>
          </w:rPr>
          <w:t xml:space="preserve"> 07143/054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61B06" w:rsidRPr="00661B06">
          <w:rPr>
            <w:rStyle w:val="aa"/>
          </w:rPr>
          <w:t xml:space="preserve"> Инструктор по лечебной физкультуре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61B06" w:rsidRPr="00661B06">
          <w:rPr>
            <w:rStyle w:val="aa"/>
          </w:rPr>
          <w:t xml:space="preserve"> 23153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61B06" w:rsidRPr="00661B0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437A05" w:rsidP="00AD14A4">
      <w:fldSimple w:instr=" DOCVARIABLE izm_nd_new \* MERGEFORMAT ">
        <w:r w:rsidR="00F44D86" w:rsidRPr="00F44D8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F44D8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F44D86" w:rsidRPr="00F44D86" w:rsidRDefault="00F44D8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F44D86">
              <w:rPr>
                <w:b/>
              </w:rPr>
              <w:t>Кабинет ЛФК</w:t>
            </w:r>
          </w:p>
        </w:tc>
        <w:tc>
          <w:tcPr>
            <w:tcW w:w="1701" w:type="dxa"/>
            <w:vAlign w:val="center"/>
          </w:tcPr>
          <w:p w:rsidR="00F44D86" w:rsidRPr="00F27D93" w:rsidRDefault="00F44D8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F44D86" w:rsidRPr="00F27D93" w:rsidRDefault="00F44D8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F44D86" w:rsidRPr="00F27D93" w:rsidRDefault="00F44D8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F44D86" w:rsidRPr="00F27D93" w:rsidRDefault="00F44D86" w:rsidP="00745D40">
            <w:pPr>
              <w:pStyle w:val="a8"/>
            </w:pPr>
            <w:r>
              <w:t>50</w:t>
            </w:r>
          </w:p>
        </w:tc>
      </w:tr>
      <w:tr w:rsidR="00F44D8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F44D86" w:rsidRPr="00F44D86" w:rsidRDefault="00F44D8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F44D8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44D86" w:rsidRPr="00F27D93" w:rsidRDefault="00F44D8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44D86" w:rsidRPr="00F27D93" w:rsidRDefault="00F44D8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44D86" w:rsidRPr="00F27D93" w:rsidRDefault="00F44D8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44D86" w:rsidRDefault="00F44D86" w:rsidP="00745D40">
            <w:pPr>
              <w:pStyle w:val="a8"/>
            </w:pPr>
          </w:p>
        </w:tc>
      </w:tr>
      <w:tr w:rsidR="00F44D8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F44D86" w:rsidRPr="00F44D86" w:rsidRDefault="00F44D8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F44D8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44D86" w:rsidRDefault="00F44D86" w:rsidP="00745D40">
            <w:pPr>
              <w:pStyle w:val="a8"/>
            </w:pPr>
          </w:p>
        </w:tc>
      </w:tr>
      <w:tr w:rsidR="00F44D8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F44D86" w:rsidRPr="00F44D86" w:rsidRDefault="00F44D86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F44D86">
              <w:rPr>
                <w:b/>
                <w:i/>
              </w:rPr>
              <w:t>Палаты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F44D86" w:rsidRDefault="00F44D86" w:rsidP="00745D40">
            <w:pPr>
              <w:pStyle w:val="a8"/>
            </w:pPr>
            <w:r>
              <w:t>50</w:t>
            </w:r>
          </w:p>
        </w:tc>
      </w:tr>
      <w:tr w:rsidR="00F44D8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F44D86" w:rsidRPr="00F44D86" w:rsidRDefault="00F44D86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F44D8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44D86" w:rsidRDefault="00F44D86" w:rsidP="00745D40">
            <w:pPr>
              <w:pStyle w:val="a8"/>
            </w:pPr>
          </w:p>
        </w:tc>
      </w:tr>
      <w:tr w:rsidR="00F44D8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F44D86" w:rsidRPr="00F44D86" w:rsidRDefault="00F44D86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F44D8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44D86" w:rsidRDefault="00F44D8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44D86" w:rsidRDefault="00F44D8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F44D86" w:rsidRPr="00F44D86">
          <w:rPr>
            <w:bCs/>
          </w:rPr>
          <w:t>-</w:t>
        </w:r>
        <w:r w:rsidR="00F44D86" w:rsidRPr="00F44D8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F44D8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44D86" w:rsidTr="00F44D8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44D86" w:rsidRDefault="00F44D86" w:rsidP="00AA46ED">
            <w:pPr>
              <w:pStyle w:val="a8"/>
            </w:pPr>
            <w:r w:rsidRPr="00F44D8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44D8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44D86" w:rsidRDefault="00F44D86" w:rsidP="00AA46ED">
            <w:pPr>
              <w:pStyle w:val="a8"/>
            </w:pPr>
            <w:r w:rsidRPr="00F44D8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44D8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44D8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44D8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44D86" w:rsidRDefault="00F44D86" w:rsidP="00AA46ED">
            <w:pPr>
              <w:pStyle w:val="a8"/>
            </w:pPr>
            <w:r w:rsidRPr="00F44D86">
              <w:t>Митяева Ольга Александровна</w:t>
            </w:r>
          </w:p>
        </w:tc>
      </w:tr>
      <w:tr w:rsidR="00AA46ED" w:rsidRPr="00F44D8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44D86" w:rsidRDefault="00F44D86" w:rsidP="00AA46ED">
            <w:pPr>
              <w:pStyle w:val="a8"/>
              <w:rPr>
                <w:b/>
                <w:vertAlign w:val="superscript"/>
              </w:rPr>
            </w:pPr>
            <w:r w:rsidRPr="00F44D8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44D8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44D86" w:rsidRDefault="00F44D86" w:rsidP="00AA46ED">
            <w:pPr>
              <w:pStyle w:val="a8"/>
              <w:rPr>
                <w:b/>
                <w:vertAlign w:val="superscript"/>
              </w:rPr>
            </w:pPr>
            <w:r w:rsidRPr="00F44D8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44D8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44D86" w:rsidRDefault="00F44D86" w:rsidP="00AA46ED">
            <w:pPr>
              <w:pStyle w:val="a8"/>
              <w:rPr>
                <w:b/>
                <w:vertAlign w:val="superscript"/>
              </w:rPr>
            </w:pPr>
            <w:r w:rsidRPr="00F44D8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44D8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44D86" w:rsidRDefault="00F44D86" w:rsidP="00AA46ED">
            <w:pPr>
              <w:pStyle w:val="a8"/>
              <w:rPr>
                <w:b/>
                <w:vertAlign w:val="superscript"/>
              </w:rPr>
            </w:pPr>
            <w:r w:rsidRPr="00F44D8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D86" w:rsidRDefault="00F44D86" w:rsidP="0076042D">
      <w:pPr>
        <w:pStyle w:val="a9"/>
      </w:pPr>
      <w:r>
        <w:separator/>
      </w:r>
    </w:p>
  </w:endnote>
  <w:endnote w:type="continuationSeparator" w:id="0">
    <w:p w:rsidR="00F44D86" w:rsidRDefault="00F44D8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61B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437A0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437A05" w:rsidRPr="00751B84">
            <w:rPr>
              <w:rStyle w:val="ad"/>
              <w:sz w:val="20"/>
              <w:szCs w:val="20"/>
            </w:rPr>
            <w:fldChar w:fldCharType="separate"/>
          </w:r>
          <w:r w:rsidR="00661B06">
            <w:rPr>
              <w:rStyle w:val="ad"/>
              <w:noProof/>
              <w:sz w:val="20"/>
              <w:szCs w:val="20"/>
            </w:rPr>
            <w:t>1</w:t>
          </w:r>
          <w:r w:rsidR="00437A0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1B06" w:rsidRPr="00661B06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D86" w:rsidRDefault="00F44D86" w:rsidP="0076042D">
      <w:pPr>
        <w:pStyle w:val="a9"/>
      </w:pPr>
      <w:r>
        <w:separator/>
      </w:r>
    </w:p>
  </w:footnote>
  <w:footnote w:type="continuationSeparator" w:id="0">
    <w:p w:rsidR="00F44D86" w:rsidRDefault="00F44D8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абинет по лечебной физкультуре"/>
    <w:docVar w:name="class" w:val="3.2"/>
    <w:docVar w:name="close_doc_flag" w:val="0"/>
    <w:docVar w:name="co_classes" w:val="   "/>
    <w:docVar w:name="codeok" w:val=" 2315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54- Б "/>
    <w:docVar w:name="oborud" w:val=" Спортив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A2B7F6A3F4C119C28F670A913D410"/>
    <w:docVar w:name="rm_id" w:val="269"/>
    <w:docVar w:name="rm_name" w:val=" Инструктор по лечебной физкультуре "/>
    <w:docVar w:name="rm_number" w:val=" 07143/05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Палаты"/>
    <w:docVar w:name="zona_time" w:val="50"/>
  </w:docVars>
  <w:rsids>
    <w:rsidRoot w:val="00437A05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2CAC"/>
    <w:rsid w:val="00437A05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61B06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44D86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2016-10-18T08:36:00Z</dcterms:created>
  <dcterms:modified xsi:type="dcterms:W3CDTF">2016-10-18T09:25:00Z</dcterms:modified>
</cp:coreProperties>
</file>